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8AC11" w14:textId="77777777" w:rsidR="00543FCA" w:rsidRDefault="00543FCA" w:rsidP="00543F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PACOK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3BFDFF63" w14:textId="77777777" w:rsidR="00543FCA" w:rsidRDefault="00543FCA" w:rsidP="00543F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1A3B526F" w14:textId="77777777" w:rsidR="00543FCA" w:rsidRDefault="00543FCA" w:rsidP="00543F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D61B27" w14:textId="77777777" w:rsidR="00543FCA" w:rsidRDefault="00543FCA" w:rsidP="00543F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C9529" w14:textId="77777777" w:rsidR="00543FCA" w:rsidRDefault="00543FCA" w:rsidP="00543F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a debt of 8s 5d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Spynk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York(q.v.).</w:t>
      </w:r>
    </w:p>
    <w:p w14:paraId="0953389D" w14:textId="77777777" w:rsidR="00543FCA" w:rsidRDefault="00543FCA" w:rsidP="00543F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Spynk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confessed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John was awarded damages of 2s.</w:t>
      </w:r>
    </w:p>
    <w:p w14:paraId="58AF9608" w14:textId="77777777" w:rsidR="00543FCA" w:rsidRDefault="00543FCA" w:rsidP="00543F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p.12)</w:t>
      </w:r>
    </w:p>
    <w:p w14:paraId="631B972E" w14:textId="77777777" w:rsidR="00543FCA" w:rsidRDefault="00543FCA" w:rsidP="00543F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83BD97" w14:textId="77777777" w:rsidR="00543FCA" w:rsidRDefault="00543FCA" w:rsidP="00543F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D29B0" w14:textId="77777777" w:rsidR="00543FCA" w:rsidRDefault="00543FCA" w:rsidP="00543F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2018</w:t>
      </w:r>
    </w:p>
    <w:p w14:paraId="3D052AFE" w14:textId="77777777" w:rsidR="006B2F86" w:rsidRPr="00E71FC3" w:rsidRDefault="00543F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C3CE5" w14:textId="77777777" w:rsidR="00543FCA" w:rsidRDefault="00543FCA" w:rsidP="00E71FC3">
      <w:pPr>
        <w:spacing w:after="0" w:line="240" w:lineRule="auto"/>
      </w:pPr>
      <w:r>
        <w:separator/>
      </w:r>
    </w:p>
  </w:endnote>
  <w:endnote w:type="continuationSeparator" w:id="0">
    <w:p w14:paraId="7959BB53" w14:textId="77777777" w:rsidR="00543FCA" w:rsidRDefault="00543F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791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B9C7D" w14:textId="77777777" w:rsidR="00543FCA" w:rsidRDefault="00543FCA" w:rsidP="00E71FC3">
      <w:pPr>
        <w:spacing w:after="0" w:line="240" w:lineRule="auto"/>
      </w:pPr>
      <w:r>
        <w:separator/>
      </w:r>
    </w:p>
  </w:footnote>
  <w:footnote w:type="continuationSeparator" w:id="0">
    <w:p w14:paraId="66629C1B" w14:textId="77777777" w:rsidR="00543FCA" w:rsidRDefault="00543F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FCA"/>
    <w:rsid w:val="001A7C09"/>
    <w:rsid w:val="00543FC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FAA64"/>
  <w15:chartTrackingRefBased/>
  <w15:docId w15:val="{252D28B1-21B3-4250-BB31-F9BFABB9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3FC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2018-07-25T20:59:00Z</dcterms:created>
  <dcterms:modified xsi:type="dcterms:W3CDTF">2018-07-25T20:59:00Z</dcterms:modified>
</cp:coreProperties>
</file>